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220DA" w14:textId="77777777" w:rsidR="000B6051" w:rsidRDefault="000B6051" w:rsidP="000B6051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PATENAY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d.1410)</w:t>
      </w:r>
    </w:p>
    <w:p w14:paraId="1153154D" w14:textId="77777777" w:rsidR="000B6051" w:rsidRDefault="000B6051" w:rsidP="000B6051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Surrey. Clerk.</w:t>
      </w:r>
    </w:p>
    <w:p w14:paraId="3B64F71A" w14:textId="77777777" w:rsidR="000B6051" w:rsidRDefault="000B6051" w:rsidP="000B6051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B6868E7" w14:textId="77777777" w:rsidR="000B6051" w:rsidRDefault="000B6051" w:rsidP="000B6051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F8D3232" w14:textId="77777777" w:rsidR="000B6051" w:rsidRDefault="000B6051" w:rsidP="000B6051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Jun.</w:t>
      </w:r>
      <w:r>
        <w:rPr>
          <w:rFonts w:ascii="Times New Roman" w:hAnsi="Times New Roman" w:cs="Times New Roman"/>
          <w:sz w:val="24"/>
          <w:szCs w:val="24"/>
        </w:rPr>
        <w:tab/>
        <w:t>1410</w:t>
      </w:r>
      <w:r>
        <w:rPr>
          <w:rFonts w:ascii="Times New Roman" w:hAnsi="Times New Roman" w:cs="Times New Roman"/>
          <w:sz w:val="24"/>
          <w:szCs w:val="24"/>
        </w:rPr>
        <w:tab/>
        <w:t>He was dead by this time.   (C.F.R. 1405-13 p.160)</w:t>
      </w:r>
    </w:p>
    <w:p w14:paraId="46CB7E8E" w14:textId="77777777" w:rsidR="000B6051" w:rsidRDefault="000B6051" w:rsidP="000B6051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7C2F7FD" w14:textId="77777777" w:rsidR="000B6051" w:rsidRDefault="000B6051" w:rsidP="000B6051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DB055B0" w14:textId="77777777" w:rsidR="000B6051" w:rsidRDefault="000B6051" w:rsidP="000B6051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February 2022</w:t>
      </w:r>
    </w:p>
    <w:p w14:paraId="1796F35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86F19" w14:textId="77777777" w:rsidR="000B6051" w:rsidRDefault="000B6051" w:rsidP="009139A6">
      <w:r>
        <w:separator/>
      </w:r>
    </w:p>
  </w:endnote>
  <w:endnote w:type="continuationSeparator" w:id="0">
    <w:p w14:paraId="53945132" w14:textId="77777777" w:rsidR="000B6051" w:rsidRDefault="000B605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6F7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C0DE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A9E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1EE35" w14:textId="77777777" w:rsidR="000B6051" w:rsidRDefault="000B6051" w:rsidP="009139A6">
      <w:r>
        <w:separator/>
      </w:r>
    </w:p>
  </w:footnote>
  <w:footnote w:type="continuationSeparator" w:id="0">
    <w:p w14:paraId="7DC77A49" w14:textId="77777777" w:rsidR="000B6051" w:rsidRDefault="000B605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7F0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0408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8AB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051"/>
    <w:rsid w:val="000666E0"/>
    <w:rsid w:val="000B6051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9C0CC"/>
  <w15:chartTrackingRefBased/>
  <w15:docId w15:val="{0F281A1E-3F40-4F5C-BB8C-919ADB355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051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2023-08-31T19:22:00Z</dcterms:created>
  <dcterms:modified xsi:type="dcterms:W3CDTF">2023-08-31T19:22:00Z</dcterms:modified>
</cp:coreProperties>
</file>